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316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315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A3‐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</w:rPr>
              <w:t>B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8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5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anf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trans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0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A‐34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72" w:right="17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2" w:right="17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632071.00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5031862.00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‐34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A‐34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632071.00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5031862.00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261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08" w:right="15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6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10: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7" w:right="1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10: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sereno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2106" w:right="20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772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3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8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94" w:right="15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  <w:position w:val="1"/>
              </w:rPr>
              <w:t>Pelophylax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25" w:right="187" w:firstLine="-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synkl.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escu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i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i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i/>
              </w:rPr>
              <w:t>tus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08" w:right="39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27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Bufo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i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bufo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277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608" w:right="39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7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91" w:lineRule="exact"/>
              <w:ind w:left="1733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2021-02-15T12:15:20Z</dcterms:created>
  <dcterms:modified xsi:type="dcterms:W3CDTF">2021-02-15T12:15:20Z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